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078B1888" w:rsidR="00065B63" w:rsidRPr="00065B63" w:rsidRDefault="0063379C"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3C594F"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464F5606"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6C1B030D"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267A29EB" w:rsidR="00065B63" w:rsidRDefault="00471D67"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18634845" w:rsidR="00F0618C" w:rsidRDefault="00471D67"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63FB4F29" w:rsidR="00F0618C" w:rsidRDefault="0085104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2C8DBB99" w:rsidR="00F0618C" w:rsidRDefault="00B43DC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308E20C5" w:rsidR="00687256" w:rsidRDefault="00B43DC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4AF9"/>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C594F"/>
    <w:rsid w:val="003D0545"/>
    <w:rsid w:val="003D0D10"/>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1D67"/>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1ED5"/>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79C"/>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97263"/>
    <w:rsid w:val="006A1DDB"/>
    <w:rsid w:val="006A69B1"/>
    <w:rsid w:val="006A736D"/>
    <w:rsid w:val="006A762E"/>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2880"/>
    <w:rsid w:val="00815A2E"/>
    <w:rsid w:val="00815D6A"/>
    <w:rsid w:val="00816426"/>
    <w:rsid w:val="00816782"/>
    <w:rsid w:val="00824DA8"/>
    <w:rsid w:val="0082675B"/>
    <w:rsid w:val="0082749C"/>
    <w:rsid w:val="008347A3"/>
    <w:rsid w:val="00836FAD"/>
    <w:rsid w:val="008407AC"/>
    <w:rsid w:val="00845C69"/>
    <w:rsid w:val="00846F30"/>
    <w:rsid w:val="0085104C"/>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38E5"/>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DCC"/>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584F"/>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4D4"/>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2025-08-08T10:27:00Z</dcterms:created>
  <dcterms:modified xsi:type="dcterms:W3CDTF">2025-08-08T10:27:00Z</dcterms:modified>
</cp:coreProperties>
</file>